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4004DF" w14:paraId="1AB851AA" w14:textId="77777777" w:rsidTr="007A47C1">
        <w:tc>
          <w:tcPr>
            <w:tcW w:w="4039" w:type="dxa"/>
            <w:shd w:val="clear" w:color="auto" w:fill="auto"/>
          </w:tcPr>
          <w:p w14:paraId="12AD5273" w14:textId="54C708FA" w:rsidR="00067FAF" w:rsidRPr="004004DF" w:rsidRDefault="00067FAF" w:rsidP="00007FBA">
            <w:pPr>
              <w:ind w:right="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92194025"/>
            <w:r w:rsidRPr="004004DF">
              <w:rPr>
                <w:rFonts w:ascii="Arial" w:hAnsi="Arial" w:cs="Arial"/>
                <w:color w:val="000000"/>
                <w:sz w:val="18"/>
                <w:szCs w:val="18"/>
              </w:rPr>
              <w:t xml:space="preserve">ODPRTI POSTOPEK - </w:t>
            </w:r>
            <w:r w:rsidR="00886AAD" w:rsidRPr="004004DF">
              <w:rPr>
                <w:rFonts w:ascii="Arial" w:hAnsi="Arial" w:cs="Arial"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4004DF" w:rsidRDefault="00067FAF" w:rsidP="00007F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4E0BFB4F" w:rsidR="00067FAF" w:rsidRPr="004004DF" w:rsidRDefault="00067FAF" w:rsidP="00007FBA">
            <w:pPr>
              <w:pStyle w:val="Telobesedil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04DF">
              <w:rPr>
                <w:rFonts w:ascii="Arial" w:hAnsi="Arial" w:cs="Arial"/>
                <w:sz w:val="18"/>
                <w:szCs w:val="18"/>
              </w:rPr>
              <w:t>OBR – 2.</w:t>
            </w:r>
            <w:r w:rsidR="005867D4" w:rsidRPr="004004D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</w:tbl>
    <w:p w14:paraId="409A7898" w14:textId="77777777" w:rsidR="009B1F75" w:rsidRPr="009B1F75" w:rsidRDefault="009B1F75" w:rsidP="009B1F75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148612963"/>
      <w:bookmarkEnd w:id="0"/>
      <w:r w:rsidRPr="009B1F75">
        <w:rPr>
          <w:rFonts w:ascii="Arial" w:hAnsi="Arial" w:cs="Arial"/>
          <w:sz w:val="20"/>
          <w:szCs w:val="20"/>
        </w:rPr>
        <w:t>Številka:</w:t>
      </w:r>
      <w:r w:rsidRPr="009B1F75">
        <w:rPr>
          <w:rFonts w:ascii="Arial" w:hAnsi="Arial" w:cs="Arial"/>
          <w:sz w:val="20"/>
          <w:szCs w:val="20"/>
        </w:rPr>
        <w:tab/>
      </w:r>
      <w:r w:rsidRPr="009B1F75">
        <w:rPr>
          <w:rFonts w:ascii="Arial" w:hAnsi="Arial" w:cs="Arial"/>
          <w:sz w:val="20"/>
          <w:szCs w:val="20"/>
        </w:rPr>
        <w:tab/>
      </w:r>
      <w:r w:rsidRPr="009B1F75">
        <w:rPr>
          <w:rFonts w:ascii="Arial" w:hAnsi="Arial" w:cs="Arial"/>
          <w:sz w:val="20"/>
          <w:szCs w:val="20"/>
        </w:rPr>
        <w:tab/>
        <w:t>4302-0038/2025</w:t>
      </w:r>
    </w:p>
    <w:p w14:paraId="01114653" w14:textId="77777777" w:rsidR="009B1F75" w:rsidRPr="009B1F75" w:rsidRDefault="009B1F75" w:rsidP="009B1F75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9B1F75">
        <w:rPr>
          <w:rFonts w:ascii="Arial" w:hAnsi="Arial" w:cs="Arial"/>
          <w:sz w:val="20"/>
          <w:szCs w:val="20"/>
        </w:rPr>
        <w:t>JN BR:</w:t>
      </w:r>
      <w:r w:rsidRPr="009B1F75">
        <w:rPr>
          <w:rFonts w:ascii="Arial" w:hAnsi="Arial" w:cs="Arial"/>
          <w:sz w:val="20"/>
          <w:szCs w:val="20"/>
        </w:rPr>
        <w:tab/>
      </w:r>
      <w:r w:rsidRPr="009B1F75">
        <w:rPr>
          <w:rFonts w:ascii="Arial" w:hAnsi="Arial" w:cs="Arial"/>
          <w:sz w:val="20"/>
          <w:szCs w:val="20"/>
        </w:rPr>
        <w:tab/>
      </w:r>
      <w:r w:rsidRPr="009B1F75">
        <w:rPr>
          <w:rFonts w:ascii="Arial" w:hAnsi="Arial" w:cs="Arial"/>
          <w:sz w:val="20"/>
          <w:szCs w:val="20"/>
        </w:rPr>
        <w:tab/>
        <w:t>2025-396</w:t>
      </w:r>
    </w:p>
    <w:bookmarkEnd w:id="1"/>
    <w:p w14:paraId="6C928C7E" w14:textId="11DBBBC7" w:rsidR="00FA3767" w:rsidRPr="00AA69C7" w:rsidRDefault="00FA3767" w:rsidP="00E52A3F">
      <w:pPr>
        <w:pStyle w:val="Naslov"/>
        <w:rPr>
          <w:sz w:val="22"/>
          <w:szCs w:val="22"/>
        </w:rPr>
      </w:pPr>
      <w:r w:rsidRPr="00AA69C7">
        <w:rPr>
          <w:sz w:val="22"/>
          <w:szCs w:val="22"/>
        </w:rPr>
        <w:t>PREDRAČUN</w:t>
      </w:r>
    </w:p>
    <w:p w14:paraId="0A8ACEBD" w14:textId="77777777" w:rsidR="00886AAD" w:rsidRPr="00AA69C7" w:rsidRDefault="00886AAD" w:rsidP="00FA3767">
      <w:pPr>
        <w:jc w:val="both"/>
        <w:rPr>
          <w:rFonts w:ascii="Arial" w:hAnsi="Arial" w:cs="Arial"/>
          <w:sz w:val="22"/>
          <w:szCs w:val="22"/>
        </w:rPr>
      </w:pPr>
    </w:p>
    <w:p w14:paraId="60F656C5" w14:textId="02762C36" w:rsidR="00E52A3F" w:rsidRPr="00AA69C7" w:rsidRDefault="00E52A3F" w:rsidP="00FA3767">
      <w:pPr>
        <w:jc w:val="both"/>
        <w:rPr>
          <w:rFonts w:ascii="Arial" w:hAnsi="Arial" w:cs="Arial"/>
          <w:sz w:val="22"/>
          <w:szCs w:val="22"/>
        </w:rPr>
      </w:pPr>
      <w:r w:rsidRPr="00AA69C7">
        <w:rPr>
          <w:rFonts w:ascii="Arial" w:hAnsi="Arial" w:cs="Arial"/>
          <w:sz w:val="22"/>
          <w:szCs w:val="22"/>
        </w:rPr>
        <w:t>PONUDNIK:</w:t>
      </w:r>
    </w:p>
    <w:p w14:paraId="1D7BF01E" w14:textId="6D48CB18" w:rsidR="00E52A3F" w:rsidRPr="00AA69C7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AA69C7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</w:p>
    <w:p w14:paraId="524A8912" w14:textId="7F798E38" w:rsid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</w:p>
    <w:p w14:paraId="4B2F60CB" w14:textId="6D1AC0CB" w:rsidR="005825FE" w:rsidRDefault="005825FE" w:rsidP="00FA3767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6631133" w14:textId="77777777" w:rsidR="00D830A0" w:rsidRPr="00AA69C7" w:rsidRDefault="00D830A0" w:rsidP="00FA3767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9D08550" w14:textId="1D907616" w:rsidR="005E31D2" w:rsidRPr="00AA69C7" w:rsidRDefault="00FA3767" w:rsidP="00484329">
      <w:pPr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AA69C7">
        <w:rPr>
          <w:rFonts w:ascii="Arial" w:hAnsi="Arial" w:cs="Arial"/>
          <w:i/>
          <w:sz w:val="22"/>
          <w:szCs w:val="22"/>
        </w:rPr>
        <w:t>PREDMET PONUDBE</w:t>
      </w:r>
      <w:bookmarkStart w:id="2" w:name="_Hlk124763433"/>
      <w:bookmarkStart w:id="3" w:name="_Hlk114577954"/>
      <w:r w:rsidR="00BF0A60">
        <w:rPr>
          <w:rFonts w:ascii="Arial" w:hAnsi="Arial" w:cs="Arial"/>
          <w:i/>
          <w:sz w:val="22"/>
          <w:szCs w:val="22"/>
        </w:rPr>
        <w:t>:</w:t>
      </w:r>
    </w:p>
    <w:p w14:paraId="7B95352E" w14:textId="78C5CA17" w:rsidR="009C0C14" w:rsidRPr="00AA69C7" w:rsidRDefault="002672E9" w:rsidP="00404386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</w:pPr>
      <w:r w:rsidRPr="4E839EC4">
        <w:rPr>
          <w:rFonts w:ascii="Arial" w:hAnsi="Arial" w:cs="Arial"/>
          <w:sz w:val="22"/>
          <w:szCs w:val="22"/>
          <w:lang w:eastAsia="en-US"/>
        </w:rPr>
        <w:t xml:space="preserve">Predmet javnega naročila je </w:t>
      </w:r>
      <w:r w:rsidR="005E31D2" w:rsidRPr="4E839EC4">
        <w:rPr>
          <w:rFonts w:ascii="Arial" w:hAnsi="Arial" w:cs="Arial"/>
          <w:sz w:val="22"/>
          <w:szCs w:val="22"/>
          <w:lang w:eastAsia="en-US"/>
        </w:rPr>
        <w:t>skladiščenje</w:t>
      </w:r>
      <w:r w:rsidRPr="4E839EC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C0DC2">
        <w:rPr>
          <w:rFonts w:ascii="Arial" w:hAnsi="Arial" w:cs="Arial"/>
          <w:sz w:val="22"/>
          <w:szCs w:val="22"/>
          <w:lang w:eastAsia="en-US"/>
        </w:rPr>
        <w:t>1</w:t>
      </w:r>
      <w:r w:rsidR="00D830A0">
        <w:rPr>
          <w:rFonts w:ascii="Arial" w:hAnsi="Arial" w:cs="Arial"/>
          <w:sz w:val="22"/>
          <w:szCs w:val="22"/>
          <w:lang w:eastAsia="en-US"/>
        </w:rPr>
        <w:t>7</w:t>
      </w:r>
      <w:r w:rsidR="000C0DC2">
        <w:rPr>
          <w:rFonts w:ascii="Arial" w:hAnsi="Arial" w:cs="Arial"/>
          <w:sz w:val="22"/>
          <w:szCs w:val="22"/>
          <w:lang w:eastAsia="en-US"/>
        </w:rPr>
        <w:t>.</w:t>
      </w:r>
      <w:r w:rsidR="00D830A0">
        <w:rPr>
          <w:rFonts w:ascii="Arial" w:hAnsi="Arial" w:cs="Arial"/>
          <w:sz w:val="22"/>
          <w:szCs w:val="22"/>
          <w:lang w:eastAsia="en-US"/>
        </w:rPr>
        <w:t>5</w:t>
      </w:r>
      <w:r w:rsidR="000C0DC2">
        <w:rPr>
          <w:rFonts w:ascii="Arial" w:hAnsi="Arial" w:cs="Arial"/>
          <w:sz w:val="22"/>
          <w:szCs w:val="22"/>
          <w:lang w:eastAsia="en-US"/>
        </w:rPr>
        <w:t>00 m</w:t>
      </w:r>
      <w:r w:rsidR="000C0DC2">
        <w:rPr>
          <w:rFonts w:ascii="Arial" w:hAnsi="Arial" w:cs="Arial"/>
          <w:sz w:val="22"/>
          <w:szCs w:val="22"/>
          <w:vertAlign w:val="superscript"/>
          <w:lang w:eastAsia="en-US"/>
        </w:rPr>
        <w:t>3</w:t>
      </w:r>
      <w:r w:rsidR="000C0DC2">
        <w:rPr>
          <w:rFonts w:ascii="Arial" w:hAnsi="Arial" w:cs="Arial"/>
          <w:sz w:val="22"/>
          <w:szCs w:val="22"/>
          <w:lang w:eastAsia="en-US"/>
        </w:rPr>
        <w:t xml:space="preserve"> dizelskega goriva</w:t>
      </w:r>
      <w:r w:rsidR="0002254A" w:rsidRPr="4E839EC4">
        <w:rPr>
          <w:rFonts w:ascii="Arial" w:hAnsi="Arial" w:cs="Arial"/>
          <w:sz w:val="22"/>
          <w:szCs w:val="22"/>
          <w:lang w:eastAsia="en-US"/>
        </w:rPr>
        <w:t>.</w:t>
      </w:r>
    </w:p>
    <w:bookmarkEnd w:id="2"/>
    <w:p w14:paraId="6E84B610" w14:textId="682712BB" w:rsidR="009C0C14" w:rsidRPr="00AA69C7" w:rsidRDefault="009C0C14" w:rsidP="00404386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B4333E5" w14:textId="1B35F45B" w:rsidR="009C0C14" w:rsidRPr="00AA69C7" w:rsidRDefault="00AE2384" w:rsidP="00404386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D830A0">
        <w:rPr>
          <w:rFonts w:ascii="Arial" w:hAnsi="Arial" w:cs="Arial"/>
          <w:sz w:val="22"/>
          <w:szCs w:val="22"/>
          <w:lang w:eastAsia="en-US"/>
        </w:rPr>
        <w:t>Gorivo</w:t>
      </w:r>
      <w:r w:rsidR="00707973" w:rsidRPr="00D830A0">
        <w:rPr>
          <w:rFonts w:ascii="Arial" w:hAnsi="Arial" w:cs="Arial"/>
          <w:sz w:val="22"/>
          <w:szCs w:val="22"/>
          <w:lang w:eastAsia="en-US"/>
        </w:rPr>
        <w:t>, ki je predmet skladiščenja,</w:t>
      </w:r>
      <w:r w:rsidR="009C0C14" w:rsidRPr="00D830A0">
        <w:rPr>
          <w:rFonts w:ascii="Arial" w:hAnsi="Arial" w:cs="Arial"/>
          <w:sz w:val="22"/>
          <w:szCs w:val="22"/>
          <w:lang w:eastAsia="en-US"/>
        </w:rPr>
        <w:t xml:space="preserve"> je u</w:t>
      </w:r>
      <w:bookmarkStart w:id="4" w:name="_GoBack"/>
      <w:bookmarkEnd w:id="4"/>
      <w:r w:rsidR="009C0C14" w:rsidRPr="00D830A0">
        <w:rPr>
          <w:rFonts w:ascii="Arial" w:hAnsi="Arial" w:cs="Arial"/>
          <w:sz w:val="22"/>
          <w:szCs w:val="22"/>
          <w:lang w:eastAsia="en-US"/>
        </w:rPr>
        <w:t xml:space="preserve">skladiščeno </w:t>
      </w:r>
      <w:r w:rsidR="000C0DC2" w:rsidRPr="00D830A0">
        <w:rPr>
          <w:rFonts w:ascii="Arial" w:hAnsi="Arial" w:cs="Arial"/>
          <w:sz w:val="22"/>
          <w:szCs w:val="22"/>
          <w:lang w:eastAsia="en-US"/>
        </w:rPr>
        <w:t xml:space="preserve">na lokaciji podjetja </w:t>
      </w:r>
      <w:r w:rsidR="00D830A0" w:rsidRPr="00D830A0">
        <w:rPr>
          <w:rFonts w:ascii="Arial" w:hAnsi="Arial" w:cs="Arial"/>
          <w:sz w:val="22"/>
          <w:szCs w:val="22"/>
        </w:rPr>
        <w:t>Termoelektrarn</w:t>
      </w:r>
      <w:r w:rsidR="00D830A0">
        <w:rPr>
          <w:rFonts w:ascii="Arial" w:hAnsi="Arial" w:cs="Arial"/>
          <w:sz w:val="22"/>
          <w:szCs w:val="22"/>
        </w:rPr>
        <w:t>a</w:t>
      </w:r>
      <w:r w:rsidR="00D830A0" w:rsidRPr="00D830A0">
        <w:rPr>
          <w:rFonts w:ascii="Arial" w:hAnsi="Arial" w:cs="Arial"/>
          <w:sz w:val="22"/>
          <w:szCs w:val="22"/>
        </w:rPr>
        <w:t xml:space="preserve"> Brestanica d.o.o., Cesta prvih borcev 18, 8280 Brestanica</w:t>
      </w:r>
      <w:r w:rsidR="00B00870" w:rsidRPr="00D830A0">
        <w:rPr>
          <w:rFonts w:ascii="Arial" w:hAnsi="Arial" w:cs="Arial"/>
          <w:sz w:val="22"/>
          <w:szCs w:val="22"/>
        </w:rPr>
        <w:t>.</w:t>
      </w:r>
      <w:r w:rsidR="00B00870" w:rsidRPr="00D830A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C0C14" w:rsidRPr="00D830A0">
        <w:rPr>
          <w:rFonts w:ascii="Arial" w:hAnsi="Arial" w:cs="Arial"/>
          <w:sz w:val="22"/>
          <w:szCs w:val="22"/>
          <w:lang w:eastAsia="en-US"/>
        </w:rPr>
        <w:t>V primeru, da bi ponudnik ponudil</w:t>
      </w:r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 skladiščenje na drugi lokaciji, </w:t>
      </w:r>
      <w:r w:rsidR="008E2DED" w:rsidRPr="00123BB0">
        <w:rPr>
          <w:rFonts w:ascii="Arial" w:hAnsi="Arial" w:cs="Arial"/>
          <w:sz w:val="22"/>
          <w:szCs w:val="22"/>
          <w:lang w:eastAsia="en-US"/>
        </w:rPr>
        <w:t xml:space="preserve">ponudnik </w:t>
      </w:r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izvede </w:t>
      </w:r>
      <w:proofErr w:type="spellStart"/>
      <w:r w:rsidR="009C0C14" w:rsidRPr="00123BB0">
        <w:rPr>
          <w:rFonts w:ascii="Arial" w:hAnsi="Arial" w:cs="Arial"/>
          <w:sz w:val="22"/>
          <w:szCs w:val="22"/>
          <w:lang w:eastAsia="en-US"/>
        </w:rPr>
        <w:t>prelokacijo</w:t>
      </w:r>
      <w:proofErr w:type="spellEnd"/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 blaga, ter prevzema </w:t>
      </w:r>
      <w:r w:rsidR="00707973" w:rsidRPr="00123BB0">
        <w:rPr>
          <w:rFonts w:ascii="Arial" w:hAnsi="Arial" w:cs="Arial"/>
          <w:sz w:val="22"/>
          <w:szCs w:val="22"/>
          <w:lang w:eastAsia="en-US"/>
        </w:rPr>
        <w:t xml:space="preserve">tudi </w:t>
      </w:r>
      <w:r w:rsidR="009C0C14" w:rsidRPr="00123BB0">
        <w:rPr>
          <w:rFonts w:ascii="Arial" w:hAnsi="Arial" w:cs="Arial"/>
          <w:sz w:val="22"/>
          <w:szCs w:val="22"/>
          <w:lang w:eastAsia="en-US"/>
        </w:rPr>
        <w:t>vsa tveganja in stroške, povezan</w:t>
      </w:r>
      <w:r w:rsidR="00707973" w:rsidRPr="00123BB0">
        <w:rPr>
          <w:rFonts w:ascii="Arial" w:hAnsi="Arial" w:cs="Arial"/>
          <w:sz w:val="22"/>
          <w:szCs w:val="22"/>
          <w:lang w:eastAsia="en-US"/>
        </w:rPr>
        <w:t>e</w:t>
      </w:r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 s </w:t>
      </w:r>
      <w:proofErr w:type="spellStart"/>
      <w:r w:rsidR="009C0C14" w:rsidRPr="00123BB0">
        <w:rPr>
          <w:rFonts w:ascii="Arial" w:hAnsi="Arial" w:cs="Arial"/>
          <w:sz w:val="22"/>
          <w:szCs w:val="22"/>
          <w:lang w:eastAsia="en-US"/>
        </w:rPr>
        <w:t>prelokacijo</w:t>
      </w:r>
      <w:proofErr w:type="spellEnd"/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. Ponudnik je obvezan za čas </w:t>
      </w:r>
      <w:proofErr w:type="spellStart"/>
      <w:r w:rsidR="009C0C14" w:rsidRPr="00123BB0">
        <w:rPr>
          <w:rFonts w:ascii="Arial" w:hAnsi="Arial" w:cs="Arial"/>
          <w:sz w:val="22"/>
          <w:szCs w:val="22"/>
          <w:lang w:eastAsia="en-US"/>
        </w:rPr>
        <w:t>prelokacije</w:t>
      </w:r>
      <w:proofErr w:type="spellEnd"/>
      <w:r w:rsidR="009C0C14" w:rsidRPr="00123BB0">
        <w:rPr>
          <w:rFonts w:ascii="Arial" w:hAnsi="Arial" w:cs="Arial"/>
          <w:sz w:val="22"/>
          <w:szCs w:val="22"/>
          <w:lang w:eastAsia="en-US"/>
        </w:rPr>
        <w:t xml:space="preserve"> blaga naročniku zagotoviti tudi nadomestne količine blaga.</w:t>
      </w:r>
    </w:p>
    <w:p w14:paraId="3E068B0B" w14:textId="77777777" w:rsidR="009C0C14" w:rsidRPr="00AA69C7" w:rsidRDefault="009C0C14" w:rsidP="009C0C14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bookmarkEnd w:id="3"/>
    <w:p w14:paraId="0C213665" w14:textId="0E47E005" w:rsidR="00A60157" w:rsidRDefault="00FA3767" w:rsidP="00484329">
      <w:pPr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AA69C7">
        <w:rPr>
          <w:rFonts w:ascii="Arial" w:hAnsi="Arial" w:cs="Arial"/>
          <w:i/>
          <w:sz w:val="22"/>
          <w:szCs w:val="22"/>
        </w:rPr>
        <w:t>PONUDBENA CENA</w:t>
      </w:r>
      <w:r w:rsidR="00BF0A60">
        <w:rPr>
          <w:rFonts w:ascii="Arial" w:hAnsi="Arial" w:cs="Arial"/>
          <w:i/>
          <w:sz w:val="22"/>
          <w:szCs w:val="22"/>
        </w:rPr>
        <w:t>:</w:t>
      </w:r>
    </w:p>
    <w:p w14:paraId="483B4254" w14:textId="52C1F719" w:rsidR="00A15A15" w:rsidRDefault="00A15A15" w:rsidP="00A15A15">
      <w:pPr>
        <w:rPr>
          <w:rFonts w:ascii="Arial" w:hAnsi="Arial" w:cs="Arial"/>
          <w:sz w:val="22"/>
          <w:szCs w:val="22"/>
        </w:rPr>
      </w:pPr>
      <w:r w:rsidRPr="00A15A15">
        <w:rPr>
          <w:rFonts w:ascii="Arial" w:hAnsi="Arial" w:cs="Arial"/>
          <w:sz w:val="22"/>
          <w:szCs w:val="22"/>
        </w:rPr>
        <w:t xml:space="preserve">Vse ponudbene cene se razumejo </w:t>
      </w:r>
      <w:r w:rsidR="00561855">
        <w:rPr>
          <w:rFonts w:ascii="Arial" w:hAnsi="Arial" w:cs="Arial"/>
          <w:sz w:val="22"/>
          <w:szCs w:val="22"/>
        </w:rPr>
        <w:t xml:space="preserve">kot cene </w:t>
      </w:r>
      <w:r w:rsidRPr="00A15A15">
        <w:rPr>
          <w:rFonts w:ascii="Arial" w:hAnsi="Arial" w:cs="Arial"/>
          <w:sz w:val="22"/>
          <w:szCs w:val="22"/>
        </w:rPr>
        <w:t>brez davka na dodano vrednost.</w:t>
      </w:r>
    </w:p>
    <w:p w14:paraId="76315F9B" w14:textId="77777777" w:rsidR="000C0DC2" w:rsidRPr="00A15A15" w:rsidRDefault="000C0DC2" w:rsidP="00A15A15">
      <w:pPr>
        <w:rPr>
          <w:rFonts w:ascii="Arial" w:hAnsi="Arial" w:cs="Arial"/>
          <w:sz w:val="22"/>
          <w:szCs w:val="22"/>
        </w:rPr>
      </w:pPr>
    </w:p>
    <w:p w14:paraId="01B6BE9C" w14:textId="61E76693" w:rsidR="00A958A8" w:rsidRPr="00D830A0" w:rsidRDefault="00AA69C7" w:rsidP="00A958A8">
      <w:pPr>
        <w:pStyle w:val="Tekstpogodba-Marko"/>
        <w:numPr>
          <w:ilvl w:val="0"/>
          <w:numId w:val="3"/>
        </w:numPr>
        <w:rPr>
          <w:rFonts w:ascii="Arial" w:hAnsi="Arial" w:cs="Arial"/>
        </w:rPr>
      </w:pPr>
      <w:r w:rsidRPr="00D830A0">
        <w:rPr>
          <w:rFonts w:ascii="Arial" w:hAnsi="Arial" w:cs="Arial"/>
          <w:b/>
        </w:rPr>
        <w:t>Lokacija skladiščenja goriva:</w:t>
      </w:r>
      <w:r w:rsidR="00163379" w:rsidRPr="00D830A0">
        <w:rPr>
          <w:rFonts w:ascii="Arial" w:hAnsi="Arial" w:cs="Arial"/>
          <w:b/>
        </w:rPr>
        <w:t xml:space="preserve"> </w:t>
      </w:r>
      <w:r w:rsidR="00D830A0">
        <w:rPr>
          <w:rFonts w:ascii="Arial" w:hAnsi="Arial" w:cs="Arial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D830A0" w:rsidRPr="00D830A0">
        <w:rPr>
          <w:rFonts w:ascii="Arial" w:hAnsi="Arial" w:cs="Arial"/>
          <w:u w:val="single"/>
        </w:rPr>
        <w:tab/>
      </w:r>
      <w:r w:rsidR="00B00870" w:rsidRPr="00D830A0">
        <w:rPr>
          <w:rFonts w:ascii="Arial" w:hAnsi="Arial" w:cs="Arial"/>
        </w:rPr>
        <w:t>.</w:t>
      </w:r>
    </w:p>
    <w:p w14:paraId="6E19891C" w14:textId="43945C98" w:rsidR="00AA69C7" w:rsidRPr="0089202C" w:rsidRDefault="00561648" w:rsidP="00484329">
      <w:pPr>
        <w:pStyle w:val="Tekstpogodba-Marko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AA69C7" w:rsidRPr="00AA69C7">
        <w:rPr>
          <w:rFonts w:ascii="Arial" w:hAnsi="Arial" w:cs="Arial"/>
          <w:b/>
        </w:rPr>
        <w:t>onudbene cene:</w:t>
      </w:r>
    </w:p>
    <w:tbl>
      <w:tblPr>
        <w:tblW w:w="978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6"/>
        <w:gridCol w:w="936"/>
        <w:gridCol w:w="1191"/>
        <w:gridCol w:w="1503"/>
        <w:gridCol w:w="1794"/>
        <w:gridCol w:w="1662"/>
      </w:tblGrid>
      <w:tr w:rsidR="00163379" w14:paraId="0F070648" w14:textId="77777777" w:rsidTr="00D830A0">
        <w:trPr>
          <w:trHeight w:val="9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725AC2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109A7F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storitve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03C1B1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goriva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2A8F0C" w14:textId="220F1709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(m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3B80E7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</w:t>
            </w:r>
          </w:p>
          <w:p w14:paraId="44BEA0D7" w14:textId="0FCCE1E2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(EUR / 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/ mesec)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1A861E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Vrednost na mesec </w:t>
            </w:r>
          </w:p>
          <w:p w14:paraId="602D3E02" w14:textId="5098272E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(EUR)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477AEE" w14:textId="77777777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Vrednost v 10 letih</w:t>
            </w:r>
          </w:p>
          <w:p w14:paraId="42B0ADC4" w14:textId="2C43AD3E" w:rsidR="00163379" w:rsidRDefault="00163379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(EUR)</w:t>
            </w:r>
          </w:p>
        </w:tc>
      </w:tr>
      <w:tr w:rsidR="00BF0A60" w14:paraId="6240B899" w14:textId="77777777" w:rsidTr="00D830A0">
        <w:trPr>
          <w:trHeight w:val="5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877B" w14:textId="6100C511" w:rsidR="00BF0A60" w:rsidRDefault="00BF0A60" w:rsidP="00090C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28F7" w14:textId="2CF1551B" w:rsidR="00BF0A60" w:rsidRDefault="00BF0A60" w:rsidP="00090CC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Skladiščenje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56CF" w14:textId="77777777" w:rsidR="00BF0A60" w:rsidRDefault="00BF0A60" w:rsidP="00090C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DG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1D2F" w14:textId="7209D4A0" w:rsidR="00BF0A60" w:rsidRDefault="000C0DC2" w:rsidP="00090CC7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="00D830A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  <w:r w:rsidR="00D830A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9A0C" w14:textId="772EC6C8" w:rsidR="00BF0A60" w:rsidRDefault="00BF0A60" w:rsidP="00090C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8F82" w14:textId="77777777" w:rsidR="00BF0A60" w:rsidRDefault="00BF0A60" w:rsidP="006F3A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83D33" w14:textId="77777777" w:rsidR="00BF0A60" w:rsidRDefault="00BF0A60" w:rsidP="006F3A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E15B0" w14:paraId="1FD1DE9B" w14:textId="77777777" w:rsidTr="00D830A0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829F" w14:textId="037B41F3" w:rsidR="007E15B0" w:rsidRDefault="00D830A0" w:rsidP="005618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7E15B0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DE1F" w14:textId="60AA6C4D" w:rsidR="007E15B0" w:rsidRDefault="007E15B0" w:rsidP="007E15B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1855">
              <w:rPr>
                <w:rFonts w:ascii="Arial" w:hAnsi="Arial" w:cs="Arial"/>
                <w:sz w:val="22"/>
                <w:szCs w:val="22"/>
              </w:rPr>
              <w:t xml:space="preserve">Pretovor goriva (2x odprema in 2x prejem celotne </w:t>
            </w:r>
            <w:proofErr w:type="spellStart"/>
            <w:r w:rsidRPr="00561855">
              <w:rPr>
                <w:rFonts w:ascii="Arial" w:hAnsi="Arial" w:cs="Arial"/>
                <w:sz w:val="22"/>
                <w:szCs w:val="22"/>
              </w:rPr>
              <w:t>pog</w:t>
            </w:r>
            <w:proofErr w:type="spellEnd"/>
            <w:r w:rsidRPr="00561855">
              <w:rPr>
                <w:rFonts w:ascii="Arial" w:hAnsi="Arial" w:cs="Arial"/>
                <w:sz w:val="22"/>
                <w:szCs w:val="22"/>
              </w:rPr>
              <w:t>. količine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230">
              <w:rPr>
                <w:rFonts w:ascii="Arial" w:hAnsi="Arial" w:cs="Arial"/>
                <w:sz w:val="22"/>
                <w:szCs w:val="22"/>
              </w:rPr>
              <w:t>1</w:t>
            </w:r>
            <w:r w:rsidR="00D830A0">
              <w:rPr>
                <w:rFonts w:ascii="Arial" w:hAnsi="Arial" w:cs="Arial"/>
                <w:sz w:val="22"/>
                <w:szCs w:val="22"/>
              </w:rPr>
              <w:t>7</w:t>
            </w:r>
            <w:r w:rsidR="000C0DC2">
              <w:rPr>
                <w:rFonts w:ascii="Arial" w:hAnsi="Arial" w:cs="Arial"/>
                <w:sz w:val="22"/>
                <w:szCs w:val="22"/>
              </w:rPr>
              <w:t>.</w:t>
            </w:r>
            <w:r w:rsidR="00D830A0">
              <w:rPr>
                <w:rFonts w:ascii="Arial" w:hAnsi="Arial" w:cs="Arial"/>
                <w:sz w:val="22"/>
                <w:szCs w:val="22"/>
              </w:rPr>
              <w:t>5</w:t>
            </w:r>
            <w:r w:rsidR="000C0DC2"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</w:rPr>
              <w:t xml:space="preserve">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561855">
              <w:rPr>
                <w:rFonts w:ascii="Arial" w:hAnsi="Arial" w:cs="Arial"/>
                <w:sz w:val="22"/>
                <w:szCs w:val="22"/>
              </w:rPr>
              <w:t>)*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73D28" w14:textId="77777777" w:rsidR="007E15B0" w:rsidRDefault="007E15B0" w:rsidP="005618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830A0" w:rsidRPr="00163379" w14:paraId="6001B95D" w14:textId="77777777" w:rsidTr="002018C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A731" w14:textId="77777777" w:rsidR="00D830A0" w:rsidRPr="00163379" w:rsidRDefault="00D830A0" w:rsidP="0056185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3379">
              <w:rPr>
                <w:rFonts w:ascii="Arial" w:hAnsi="Arial" w:cs="Arial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1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1C60" w14:textId="423B8783" w:rsidR="00D830A0" w:rsidRPr="00163379" w:rsidRDefault="00D830A0" w:rsidP="00D830A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63379">
              <w:rPr>
                <w:rFonts w:ascii="Arial" w:hAnsi="Arial" w:cs="Arial"/>
                <w:b/>
                <w:color w:val="000000"/>
                <w:sz w:val="22"/>
                <w:szCs w:val="22"/>
              </w:rPr>
              <w:t>SKUPAJ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E4B0B" w14:textId="77777777" w:rsidR="00D830A0" w:rsidRPr="00163379" w:rsidRDefault="00D830A0" w:rsidP="0056185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301D16F" w14:textId="77777777" w:rsidR="00561855" w:rsidRPr="007151C7" w:rsidRDefault="00561855" w:rsidP="00561855">
      <w:pPr>
        <w:pStyle w:val="Tekstpogodba-Marko"/>
        <w:rPr>
          <w:rFonts w:ascii="Arial" w:hAnsi="Arial" w:cs="Arial"/>
        </w:rPr>
      </w:pPr>
      <w:r w:rsidRPr="007151C7">
        <w:rPr>
          <w:rFonts w:ascii="Arial" w:hAnsi="Arial" w:cs="Arial"/>
        </w:rPr>
        <w:t>* Storitev pretovora bo naročnik naročal glede na dejanske potrebe.</w:t>
      </w:r>
    </w:p>
    <w:p w14:paraId="2BF2E3D9" w14:textId="43CF39DE" w:rsidR="00A72A09" w:rsidRPr="00451CC8" w:rsidRDefault="00A72A09" w:rsidP="007E50F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68"/>
        <w:gridCol w:w="2063"/>
      </w:tblGrid>
      <w:tr w:rsidR="00561855" w:rsidRPr="00451CC8" w14:paraId="49BB63FA" w14:textId="77777777" w:rsidTr="00090CC7">
        <w:trPr>
          <w:jc w:val="center"/>
        </w:trPr>
        <w:tc>
          <w:tcPr>
            <w:tcW w:w="2468" w:type="dxa"/>
            <w:vAlign w:val="center"/>
          </w:tcPr>
          <w:p w14:paraId="316BF3BD" w14:textId="77777777" w:rsidR="00561855" w:rsidRPr="00451CC8" w:rsidRDefault="00561855" w:rsidP="00090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Pretovor goriva</w:t>
            </w:r>
          </w:p>
          <w:p w14:paraId="15727021" w14:textId="77777777" w:rsidR="00561855" w:rsidRPr="00451CC8" w:rsidRDefault="00561855" w:rsidP="00090C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(prejem / odprema)</w:t>
            </w:r>
          </w:p>
        </w:tc>
        <w:tc>
          <w:tcPr>
            <w:tcW w:w="2063" w:type="dxa"/>
            <w:vAlign w:val="center"/>
          </w:tcPr>
          <w:p w14:paraId="62446CFD" w14:textId="77777777" w:rsidR="00561855" w:rsidRPr="00451CC8" w:rsidRDefault="00561855" w:rsidP="00090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Cena brez DDV</w:t>
            </w:r>
          </w:p>
          <w:p w14:paraId="76161F4A" w14:textId="77777777" w:rsidR="00561855" w:rsidRPr="00451CC8" w:rsidRDefault="00561855" w:rsidP="00090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(EUR / m</w:t>
            </w:r>
            <w:r w:rsidRPr="00451CC8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451CC8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1855" w:rsidRPr="00451CC8" w14:paraId="0EF8F2B0" w14:textId="77777777" w:rsidTr="00090CC7">
        <w:trPr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34F73EAB" w14:textId="77777777" w:rsidR="00561855" w:rsidRPr="00451CC8" w:rsidRDefault="00561855" w:rsidP="00090CC7">
            <w:pPr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Železniški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14:paraId="0C2BFF97" w14:textId="3082CDAC" w:rsidR="00561855" w:rsidRPr="00451CC8" w:rsidRDefault="00B00870" w:rsidP="00090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561855" w:rsidRPr="00451CC8" w14:paraId="2CD80BC4" w14:textId="77777777" w:rsidTr="00090CC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191" w14:textId="77777777" w:rsidR="00561855" w:rsidRPr="00451CC8" w:rsidRDefault="00561855" w:rsidP="00090CC7">
            <w:pPr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Cestni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DA64" w14:textId="21B0063C" w:rsidR="00561855" w:rsidRPr="00451CC8" w:rsidRDefault="00B00870" w:rsidP="00090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</w:tbl>
    <w:p w14:paraId="1478302F" w14:textId="77777777" w:rsidR="00A958A8" w:rsidRDefault="00A958A8" w:rsidP="00A958A8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14:paraId="6A410AA8" w14:textId="010413CC" w:rsidR="00B97834" w:rsidRDefault="00B97834" w:rsidP="00484329">
      <w:pPr>
        <w:numPr>
          <w:ilvl w:val="0"/>
          <w:numId w:val="1"/>
        </w:numPr>
        <w:jc w:val="both"/>
        <w:rPr>
          <w:rFonts w:ascii="Arial" w:hAnsi="Arial" w:cs="Arial"/>
          <w:i/>
          <w:sz w:val="22"/>
          <w:szCs w:val="22"/>
        </w:rPr>
      </w:pPr>
      <w:r w:rsidRPr="00AA69C7">
        <w:rPr>
          <w:rFonts w:ascii="Arial" w:hAnsi="Arial" w:cs="Arial"/>
          <w:i/>
          <w:sz w:val="22"/>
          <w:szCs w:val="22"/>
        </w:rPr>
        <w:t>VELJAVNOST PONUDBE</w:t>
      </w:r>
    </w:p>
    <w:p w14:paraId="729A642D" w14:textId="77777777" w:rsidR="00090CC7" w:rsidRPr="00AA69C7" w:rsidRDefault="00090CC7" w:rsidP="00090CC7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14:paraId="277DD262" w14:textId="1197A946" w:rsidR="00B97834" w:rsidRDefault="00B97834" w:rsidP="00B978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AA69C7">
        <w:rPr>
          <w:rFonts w:ascii="Arial" w:hAnsi="Arial" w:cs="Arial"/>
          <w:sz w:val="22"/>
          <w:szCs w:val="22"/>
        </w:rPr>
        <w:t>Ponudba je veljavna 60 dni od odprtja ponudb.</w:t>
      </w:r>
    </w:p>
    <w:p w14:paraId="02458A72" w14:textId="77777777" w:rsidR="00D830A0" w:rsidRPr="00AA69C7" w:rsidRDefault="00D830A0" w:rsidP="00B97834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6A27FFD1" w14:textId="61DD41F5" w:rsidR="00FA3767" w:rsidRPr="00AA69C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AA69C7">
        <w:rPr>
          <w:rFonts w:ascii="Arial" w:hAnsi="Arial" w:cs="Arial"/>
          <w:sz w:val="22"/>
          <w:szCs w:val="22"/>
        </w:rPr>
        <w:t>V ……………….., dne…………..</w:t>
      </w:r>
    </w:p>
    <w:p w14:paraId="2BF41359" w14:textId="003832E8" w:rsidR="00FA3767" w:rsidRPr="00AA69C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  <w:t>Podpis odgovorne osebe ponudnika in žig:</w:t>
      </w:r>
    </w:p>
    <w:p w14:paraId="48B80526" w14:textId="37D38131" w:rsidR="00AC7136" w:rsidRPr="00AA69C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  <w:r w:rsidRPr="00AA69C7">
        <w:rPr>
          <w:rFonts w:ascii="Arial" w:hAnsi="Arial" w:cs="Arial"/>
          <w:sz w:val="22"/>
          <w:szCs w:val="22"/>
          <w:u w:val="single"/>
        </w:rPr>
        <w:tab/>
      </w:r>
    </w:p>
    <w:sectPr w:rsidR="00AC7136" w:rsidRPr="00AA69C7" w:rsidSect="00EC76BF">
      <w:footerReference w:type="default" r:id="rId11"/>
      <w:headerReference w:type="first" r:id="rId12"/>
      <w:footerReference w:type="first" r:id="rId13"/>
      <w:pgSz w:w="11906" w:h="16838" w:code="9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9C07B" w14:textId="77777777" w:rsidR="00771230" w:rsidRDefault="00771230">
      <w:r>
        <w:separator/>
      </w:r>
    </w:p>
  </w:endnote>
  <w:endnote w:type="continuationSeparator" w:id="0">
    <w:p w14:paraId="378E31E7" w14:textId="77777777" w:rsidR="00771230" w:rsidRDefault="00771230">
      <w:r>
        <w:continuationSeparator/>
      </w:r>
    </w:p>
  </w:endnote>
  <w:endnote w:type="continuationNotice" w:id="1">
    <w:p w14:paraId="2B2F02D4" w14:textId="77777777" w:rsidR="00771230" w:rsidRDefault="007712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13CBA35C" w:rsidR="00771230" w:rsidRPr="00EE6ED9" w:rsidRDefault="00771230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8"/>
    </w:tblGrid>
    <w:tr w:rsidR="00771230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771230" w:rsidRPr="005A785E" w:rsidRDefault="0077123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9A5B78F" w:rsidR="00771230" w:rsidRPr="00EE6ED9" w:rsidRDefault="00771230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3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771230" w:rsidRPr="00FC6CF0" w:rsidRDefault="00771230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C44FF" w14:textId="77777777" w:rsidR="00771230" w:rsidRDefault="00771230">
      <w:r>
        <w:separator/>
      </w:r>
    </w:p>
  </w:footnote>
  <w:footnote w:type="continuationSeparator" w:id="0">
    <w:p w14:paraId="475FAD58" w14:textId="77777777" w:rsidR="00771230" w:rsidRDefault="00771230">
      <w:r>
        <w:continuationSeparator/>
      </w:r>
    </w:p>
  </w:footnote>
  <w:footnote w:type="continuationNotice" w:id="1">
    <w:p w14:paraId="1366F300" w14:textId="77777777" w:rsidR="00771230" w:rsidRDefault="007712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71230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771230" w:rsidRPr="00A04B00" w:rsidRDefault="0077123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771230" w:rsidRPr="00A04B00" w:rsidRDefault="0077123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771230" w:rsidRPr="00A04B00" w:rsidRDefault="00771230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771230" w:rsidRPr="00C0552D" w:rsidRDefault="00771230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771230" w:rsidRPr="00C0552D" w:rsidRDefault="00771230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771230" w:rsidRPr="00A1445A" w:rsidRDefault="00771230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35" name="Slika 3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771230" w:rsidRDefault="0077123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771230" w:rsidRPr="00A1445A" w:rsidRDefault="009C3D4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771230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771230" w:rsidRDefault="009C3D45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771230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771230" w:rsidRPr="00A1445A" w:rsidRDefault="00771230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771230" w:rsidRPr="00FC6CF0" w:rsidRDefault="00771230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89B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924344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A17CCC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92870"/>
    <w:multiLevelType w:val="multilevel"/>
    <w:tmpl w:val="CFA452FC"/>
    <w:lvl w:ilvl="0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0.3.%3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3542F0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2254A"/>
    <w:rsid w:val="00036A6D"/>
    <w:rsid w:val="000412BC"/>
    <w:rsid w:val="00041EB9"/>
    <w:rsid w:val="0004202F"/>
    <w:rsid w:val="000427DD"/>
    <w:rsid w:val="00042D0E"/>
    <w:rsid w:val="00042D1E"/>
    <w:rsid w:val="00043EC9"/>
    <w:rsid w:val="00046CE2"/>
    <w:rsid w:val="0005065F"/>
    <w:rsid w:val="000576FB"/>
    <w:rsid w:val="00067FAF"/>
    <w:rsid w:val="00080918"/>
    <w:rsid w:val="000826F3"/>
    <w:rsid w:val="00090CC7"/>
    <w:rsid w:val="00096243"/>
    <w:rsid w:val="00096BE4"/>
    <w:rsid w:val="000A0F9F"/>
    <w:rsid w:val="000C0DC2"/>
    <w:rsid w:val="000C1838"/>
    <w:rsid w:val="000C23A5"/>
    <w:rsid w:val="000C4583"/>
    <w:rsid w:val="000D76C2"/>
    <w:rsid w:val="000E1875"/>
    <w:rsid w:val="000E41E1"/>
    <w:rsid w:val="000E7050"/>
    <w:rsid w:val="000F24E3"/>
    <w:rsid w:val="00101B68"/>
    <w:rsid w:val="00105206"/>
    <w:rsid w:val="001131D7"/>
    <w:rsid w:val="00114401"/>
    <w:rsid w:val="00123BB0"/>
    <w:rsid w:val="0012533E"/>
    <w:rsid w:val="001314C1"/>
    <w:rsid w:val="001352C1"/>
    <w:rsid w:val="0014021F"/>
    <w:rsid w:val="00163379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D16E0"/>
    <w:rsid w:val="001D694D"/>
    <w:rsid w:val="001E2FC3"/>
    <w:rsid w:val="001E6E10"/>
    <w:rsid w:val="001F6F0F"/>
    <w:rsid w:val="0020233B"/>
    <w:rsid w:val="0021594F"/>
    <w:rsid w:val="00217B39"/>
    <w:rsid w:val="00227E97"/>
    <w:rsid w:val="00227FB0"/>
    <w:rsid w:val="00231CFA"/>
    <w:rsid w:val="00233448"/>
    <w:rsid w:val="00235E41"/>
    <w:rsid w:val="0023705D"/>
    <w:rsid w:val="002413BB"/>
    <w:rsid w:val="00241698"/>
    <w:rsid w:val="00251D3F"/>
    <w:rsid w:val="00260937"/>
    <w:rsid w:val="002618E0"/>
    <w:rsid w:val="002672E9"/>
    <w:rsid w:val="002711AE"/>
    <w:rsid w:val="00273761"/>
    <w:rsid w:val="00277706"/>
    <w:rsid w:val="00283EE6"/>
    <w:rsid w:val="002847DE"/>
    <w:rsid w:val="00285B81"/>
    <w:rsid w:val="002A3660"/>
    <w:rsid w:val="002A6A46"/>
    <w:rsid w:val="002B28E0"/>
    <w:rsid w:val="002B3BFA"/>
    <w:rsid w:val="002C6CEB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75B6"/>
    <w:rsid w:val="00315EE6"/>
    <w:rsid w:val="00322FB0"/>
    <w:rsid w:val="00325D8B"/>
    <w:rsid w:val="00326834"/>
    <w:rsid w:val="00340A2E"/>
    <w:rsid w:val="00346224"/>
    <w:rsid w:val="0035043A"/>
    <w:rsid w:val="00365243"/>
    <w:rsid w:val="00367250"/>
    <w:rsid w:val="00370866"/>
    <w:rsid w:val="0037231D"/>
    <w:rsid w:val="00373B58"/>
    <w:rsid w:val="003A4375"/>
    <w:rsid w:val="003B36FC"/>
    <w:rsid w:val="003B4978"/>
    <w:rsid w:val="003C0B6A"/>
    <w:rsid w:val="003C30FB"/>
    <w:rsid w:val="003C36DE"/>
    <w:rsid w:val="003C485B"/>
    <w:rsid w:val="003D0305"/>
    <w:rsid w:val="003D1272"/>
    <w:rsid w:val="003D16FE"/>
    <w:rsid w:val="003E010D"/>
    <w:rsid w:val="003E19BB"/>
    <w:rsid w:val="003E4CFC"/>
    <w:rsid w:val="003E5C55"/>
    <w:rsid w:val="003F0DE7"/>
    <w:rsid w:val="003F4DE6"/>
    <w:rsid w:val="004004DF"/>
    <w:rsid w:val="00404386"/>
    <w:rsid w:val="00405C22"/>
    <w:rsid w:val="00406373"/>
    <w:rsid w:val="00417527"/>
    <w:rsid w:val="0043532D"/>
    <w:rsid w:val="00440067"/>
    <w:rsid w:val="00441842"/>
    <w:rsid w:val="00445049"/>
    <w:rsid w:val="00451CC8"/>
    <w:rsid w:val="004527D6"/>
    <w:rsid w:val="00455EB9"/>
    <w:rsid w:val="00456CD3"/>
    <w:rsid w:val="004720C5"/>
    <w:rsid w:val="00474EDE"/>
    <w:rsid w:val="0047643E"/>
    <w:rsid w:val="004801D0"/>
    <w:rsid w:val="00484329"/>
    <w:rsid w:val="00497AA4"/>
    <w:rsid w:val="004A0508"/>
    <w:rsid w:val="004B065E"/>
    <w:rsid w:val="004D6B75"/>
    <w:rsid w:val="004F23F4"/>
    <w:rsid w:val="004F448A"/>
    <w:rsid w:val="004F61F3"/>
    <w:rsid w:val="004F660B"/>
    <w:rsid w:val="004F7C1C"/>
    <w:rsid w:val="0051745B"/>
    <w:rsid w:val="00524A92"/>
    <w:rsid w:val="005255EB"/>
    <w:rsid w:val="005316C0"/>
    <w:rsid w:val="00537044"/>
    <w:rsid w:val="00537622"/>
    <w:rsid w:val="005447B7"/>
    <w:rsid w:val="005608A6"/>
    <w:rsid w:val="00561648"/>
    <w:rsid w:val="00561855"/>
    <w:rsid w:val="00566D63"/>
    <w:rsid w:val="00571E52"/>
    <w:rsid w:val="005724B4"/>
    <w:rsid w:val="00572A53"/>
    <w:rsid w:val="00572C81"/>
    <w:rsid w:val="00573D72"/>
    <w:rsid w:val="005753D9"/>
    <w:rsid w:val="00575F57"/>
    <w:rsid w:val="00582083"/>
    <w:rsid w:val="005825FE"/>
    <w:rsid w:val="0058399F"/>
    <w:rsid w:val="005867D4"/>
    <w:rsid w:val="00587BA1"/>
    <w:rsid w:val="00592FA7"/>
    <w:rsid w:val="00597D0E"/>
    <w:rsid w:val="005A785E"/>
    <w:rsid w:val="005B253B"/>
    <w:rsid w:val="005B3910"/>
    <w:rsid w:val="005C151C"/>
    <w:rsid w:val="005C4C41"/>
    <w:rsid w:val="005C71B5"/>
    <w:rsid w:val="005C7E8F"/>
    <w:rsid w:val="005D7037"/>
    <w:rsid w:val="005D7E01"/>
    <w:rsid w:val="005E31D2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315C1"/>
    <w:rsid w:val="006348E6"/>
    <w:rsid w:val="00635E3F"/>
    <w:rsid w:val="0065152F"/>
    <w:rsid w:val="00662D8F"/>
    <w:rsid w:val="0066332D"/>
    <w:rsid w:val="00670A28"/>
    <w:rsid w:val="00670D1D"/>
    <w:rsid w:val="006867C6"/>
    <w:rsid w:val="00697B71"/>
    <w:rsid w:val="006B4E4F"/>
    <w:rsid w:val="006D59F7"/>
    <w:rsid w:val="006E377F"/>
    <w:rsid w:val="006F3A2C"/>
    <w:rsid w:val="006F44F5"/>
    <w:rsid w:val="006F481E"/>
    <w:rsid w:val="006F54ED"/>
    <w:rsid w:val="006F758E"/>
    <w:rsid w:val="00701AC2"/>
    <w:rsid w:val="007033C0"/>
    <w:rsid w:val="00707973"/>
    <w:rsid w:val="00724179"/>
    <w:rsid w:val="0073055A"/>
    <w:rsid w:val="007345D8"/>
    <w:rsid w:val="00737008"/>
    <w:rsid w:val="00741DF3"/>
    <w:rsid w:val="00743912"/>
    <w:rsid w:val="00744B63"/>
    <w:rsid w:val="007632FE"/>
    <w:rsid w:val="00767A5A"/>
    <w:rsid w:val="00771230"/>
    <w:rsid w:val="00771D35"/>
    <w:rsid w:val="00780396"/>
    <w:rsid w:val="0078319E"/>
    <w:rsid w:val="00783525"/>
    <w:rsid w:val="007A47C1"/>
    <w:rsid w:val="007D302C"/>
    <w:rsid w:val="007D4174"/>
    <w:rsid w:val="007E0866"/>
    <w:rsid w:val="007E15B0"/>
    <w:rsid w:val="007E31E3"/>
    <w:rsid w:val="007E50FE"/>
    <w:rsid w:val="007F3757"/>
    <w:rsid w:val="007F3EDF"/>
    <w:rsid w:val="007F4AC2"/>
    <w:rsid w:val="008155E7"/>
    <w:rsid w:val="00824D1D"/>
    <w:rsid w:val="00825784"/>
    <w:rsid w:val="0083015D"/>
    <w:rsid w:val="008317DD"/>
    <w:rsid w:val="00833AC6"/>
    <w:rsid w:val="00842E0F"/>
    <w:rsid w:val="00843739"/>
    <w:rsid w:val="00843B36"/>
    <w:rsid w:val="00847017"/>
    <w:rsid w:val="00866D9E"/>
    <w:rsid w:val="00882006"/>
    <w:rsid w:val="008860A6"/>
    <w:rsid w:val="00886AAD"/>
    <w:rsid w:val="00891A7E"/>
    <w:rsid w:val="0089202C"/>
    <w:rsid w:val="00895F3B"/>
    <w:rsid w:val="008A757F"/>
    <w:rsid w:val="008B30FD"/>
    <w:rsid w:val="008B3D3B"/>
    <w:rsid w:val="008B4927"/>
    <w:rsid w:val="008C2AC2"/>
    <w:rsid w:val="008D46B9"/>
    <w:rsid w:val="008D6DCE"/>
    <w:rsid w:val="008E0DB9"/>
    <w:rsid w:val="008E2DED"/>
    <w:rsid w:val="008E64FA"/>
    <w:rsid w:val="008F3E2F"/>
    <w:rsid w:val="00913CF8"/>
    <w:rsid w:val="00915AC8"/>
    <w:rsid w:val="009221FC"/>
    <w:rsid w:val="009430B0"/>
    <w:rsid w:val="00945B2B"/>
    <w:rsid w:val="00946104"/>
    <w:rsid w:val="009514DD"/>
    <w:rsid w:val="0095198A"/>
    <w:rsid w:val="00953938"/>
    <w:rsid w:val="009557B5"/>
    <w:rsid w:val="00965BB4"/>
    <w:rsid w:val="00980089"/>
    <w:rsid w:val="00991A55"/>
    <w:rsid w:val="009A46DA"/>
    <w:rsid w:val="009B0FC7"/>
    <w:rsid w:val="009B1F75"/>
    <w:rsid w:val="009B70DE"/>
    <w:rsid w:val="009B7404"/>
    <w:rsid w:val="009C0C14"/>
    <w:rsid w:val="009C29C7"/>
    <w:rsid w:val="009C3D45"/>
    <w:rsid w:val="009C5AA6"/>
    <w:rsid w:val="009C6284"/>
    <w:rsid w:val="009D132C"/>
    <w:rsid w:val="009D21DD"/>
    <w:rsid w:val="009D40B0"/>
    <w:rsid w:val="009D6B0C"/>
    <w:rsid w:val="009D6C16"/>
    <w:rsid w:val="009E012F"/>
    <w:rsid w:val="009E053F"/>
    <w:rsid w:val="009F0952"/>
    <w:rsid w:val="009F3F94"/>
    <w:rsid w:val="009F7784"/>
    <w:rsid w:val="00A018BA"/>
    <w:rsid w:val="00A04B00"/>
    <w:rsid w:val="00A1445A"/>
    <w:rsid w:val="00A15A15"/>
    <w:rsid w:val="00A22650"/>
    <w:rsid w:val="00A3063E"/>
    <w:rsid w:val="00A33BE0"/>
    <w:rsid w:val="00A515E0"/>
    <w:rsid w:val="00A525D0"/>
    <w:rsid w:val="00A57325"/>
    <w:rsid w:val="00A60157"/>
    <w:rsid w:val="00A72A09"/>
    <w:rsid w:val="00A754DC"/>
    <w:rsid w:val="00A75802"/>
    <w:rsid w:val="00A83E62"/>
    <w:rsid w:val="00A86219"/>
    <w:rsid w:val="00A92149"/>
    <w:rsid w:val="00A958A8"/>
    <w:rsid w:val="00AA2F1C"/>
    <w:rsid w:val="00AA69C7"/>
    <w:rsid w:val="00AB1522"/>
    <w:rsid w:val="00AB3346"/>
    <w:rsid w:val="00AB33EE"/>
    <w:rsid w:val="00AB4674"/>
    <w:rsid w:val="00AC1AFE"/>
    <w:rsid w:val="00AC1C63"/>
    <w:rsid w:val="00AC7136"/>
    <w:rsid w:val="00AC72E5"/>
    <w:rsid w:val="00AD3618"/>
    <w:rsid w:val="00AE2384"/>
    <w:rsid w:val="00AF0AD6"/>
    <w:rsid w:val="00AF1C1D"/>
    <w:rsid w:val="00AF6EBB"/>
    <w:rsid w:val="00B00870"/>
    <w:rsid w:val="00B021F9"/>
    <w:rsid w:val="00B125E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86392"/>
    <w:rsid w:val="00B9309E"/>
    <w:rsid w:val="00B930C3"/>
    <w:rsid w:val="00B97834"/>
    <w:rsid w:val="00BA2C4A"/>
    <w:rsid w:val="00BB3939"/>
    <w:rsid w:val="00BB7B2B"/>
    <w:rsid w:val="00BC00ED"/>
    <w:rsid w:val="00BC12C0"/>
    <w:rsid w:val="00BC2412"/>
    <w:rsid w:val="00BC29DD"/>
    <w:rsid w:val="00BC682B"/>
    <w:rsid w:val="00BD2FD8"/>
    <w:rsid w:val="00BD4AEF"/>
    <w:rsid w:val="00BD6562"/>
    <w:rsid w:val="00BE0F62"/>
    <w:rsid w:val="00BE49D6"/>
    <w:rsid w:val="00BE655C"/>
    <w:rsid w:val="00BE6AEE"/>
    <w:rsid w:val="00BF0A60"/>
    <w:rsid w:val="00BF78A7"/>
    <w:rsid w:val="00C03813"/>
    <w:rsid w:val="00C03C9F"/>
    <w:rsid w:val="00C052DE"/>
    <w:rsid w:val="00C0552D"/>
    <w:rsid w:val="00C06BC8"/>
    <w:rsid w:val="00C124CB"/>
    <w:rsid w:val="00C16A39"/>
    <w:rsid w:val="00C24B44"/>
    <w:rsid w:val="00C2689D"/>
    <w:rsid w:val="00C468BF"/>
    <w:rsid w:val="00C5513D"/>
    <w:rsid w:val="00C565DD"/>
    <w:rsid w:val="00C57FBF"/>
    <w:rsid w:val="00C64A95"/>
    <w:rsid w:val="00C75D98"/>
    <w:rsid w:val="00C82B34"/>
    <w:rsid w:val="00C92279"/>
    <w:rsid w:val="00C9531D"/>
    <w:rsid w:val="00C97729"/>
    <w:rsid w:val="00CA5E67"/>
    <w:rsid w:val="00CB008E"/>
    <w:rsid w:val="00CB0D95"/>
    <w:rsid w:val="00CB1560"/>
    <w:rsid w:val="00CC022B"/>
    <w:rsid w:val="00CD61B2"/>
    <w:rsid w:val="00CD6F69"/>
    <w:rsid w:val="00CD7808"/>
    <w:rsid w:val="00CE2B4E"/>
    <w:rsid w:val="00CE2E03"/>
    <w:rsid w:val="00CF12FC"/>
    <w:rsid w:val="00CF5473"/>
    <w:rsid w:val="00CF68C0"/>
    <w:rsid w:val="00CF6D57"/>
    <w:rsid w:val="00D05C1E"/>
    <w:rsid w:val="00D06278"/>
    <w:rsid w:val="00D1401B"/>
    <w:rsid w:val="00D1735B"/>
    <w:rsid w:val="00D2343D"/>
    <w:rsid w:val="00D2469C"/>
    <w:rsid w:val="00D2697F"/>
    <w:rsid w:val="00D278D4"/>
    <w:rsid w:val="00D30E51"/>
    <w:rsid w:val="00D361C0"/>
    <w:rsid w:val="00D41F63"/>
    <w:rsid w:val="00D422DA"/>
    <w:rsid w:val="00D579F3"/>
    <w:rsid w:val="00D707B4"/>
    <w:rsid w:val="00D7309B"/>
    <w:rsid w:val="00D775D7"/>
    <w:rsid w:val="00D77C8B"/>
    <w:rsid w:val="00D8275B"/>
    <w:rsid w:val="00D830A0"/>
    <w:rsid w:val="00D83E17"/>
    <w:rsid w:val="00D84490"/>
    <w:rsid w:val="00D844C8"/>
    <w:rsid w:val="00D85FFD"/>
    <w:rsid w:val="00D92C6A"/>
    <w:rsid w:val="00D97344"/>
    <w:rsid w:val="00DA0B86"/>
    <w:rsid w:val="00DB3E61"/>
    <w:rsid w:val="00DB5A10"/>
    <w:rsid w:val="00DF116B"/>
    <w:rsid w:val="00DF3D50"/>
    <w:rsid w:val="00DF468A"/>
    <w:rsid w:val="00E00A78"/>
    <w:rsid w:val="00E029F3"/>
    <w:rsid w:val="00E02C2C"/>
    <w:rsid w:val="00E0340C"/>
    <w:rsid w:val="00E045F9"/>
    <w:rsid w:val="00E06E70"/>
    <w:rsid w:val="00E114BC"/>
    <w:rsid w:val="00E167D2"/>
    <w:rsid w:val="00E16A4C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51AA"/>
    <w:rsid w:val="00EA6032"/>
    <w:rsid w:val="00EA7B9C"/>
    <w:rsid w:val="00EB0220"/>
    <w:rsid w:val="00EB0DA9"/>
    <w:rsid w:val="00EC5991"/>
    <w:rsid w:val="00EC757B"/>
    <w:rsid w:val="00EC76BF"/>
    <w:rsid w:val="00EE6ED9"/>
    <w:rsid w:val="00EE7F32"/>
    <w:rsid w:val="00EF0493"/>
    <w:rsid w:val="00EF1787"/>
    <w:rsid w:val="00EF18FD"/>
    <w:rsid w:val="00F0300D"/>
    <w:rsid w:val="00F0401D"/>
    <w:rsid w:val="00F113E0"/>
    <w:rsid w:val="00F1709B"/>
    <w:rsid w:val="00F2173C"/>
    <w:rsid w:val="00F21B47"/>
    <w:rsid w:val="00F267C9"/>
    <w:rsid w:val="00F27435"/>
    <w:rsid w:val="00F31BF7"/>
    <w:rsid w:val="00F41606"/>
    <w:rsid w:val="00F42EA0"/>
    <w:rsid w:val="00F51F53"/>
    <w:rsid w:val="00F52A52"/>
    <w:rsid w:val="00F60526"/>
    <w:rsid w:val="00F63B84"/>
    <w:rsid w:val="00F65355"/>
    <w:rsid w:val="00F67D7D"/>
    <w:rsid w:val="00F70BB8"/>
    <w:rsid w:val="00F71C13"/>
    <w:rsid w:val="00F758D0"/>
    <w:rsid w:val="00F760FE"/>
    <w:rsid w:val="00F92D1D"/>
    <w:rsid w:val="00F94B26"/>
    <w:rsid w:val="00F95AAD"/>
    <w:rsid w:val="00FA340B"/>
    <w:rsid w:val="00FA3767"/>
    <w:rsid w:val="00FA493D"/>
    <w:rsid w:val="00FA77C3"/>
    <w:rsid w:val="00FB174F"/>
    <w:rsid w:val="00FB4D34"/>
    <w:rsid w:val="00FC4EB7"/>
    <w:rsid w:val="00FC6CF0"/>
    <w:rsid w:val="00FD6770"/>
    <w:rsid w:val="00FD78FA"/>
    <w:rsid w:val="00FE34E9"/>
    <w:rsid w:val="00FE383A"/>
    <w:rsid w:val="00FE6A48"/>
    <w:rsid w:val="00FF1B9E"/>
    <w:rsid w:val="00FF1C9D"/>
    <w:rsid w:val="4E839EC4"/>
    <w:rsid w:val="7337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kstpogodba-Marko">
    <w:name w:val="Tekst pogodba - Marko"/>
    <w:basedOn w:val="Navaden"/>
    <w:qFormat/>
    <w:rsid w:val="00AA69C7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CharStyle26">
    <w:name w:val="Char Style 26"/>
    <w:basedOn w:val="Privzetapisavaodstavka"/>
    <w:link w:val="Style15"/>
    <w:rsid w:val="00A15A15"/>
    <w:rPr>
      <w:shd w:val="clear" w:color="auto" w:fill="FFFFFF"/>
    </w:rPr>
  </w:style>
  <w:style w:type="paragraph" w:customStyle="1" w:styleId="Style15">
    <w:name w:val="Style 15"/>
    <w:basedOn w:val="Navaden"/>
    <w:link w:val="CharStyle26"/>
    <w:qFormat/>
    <w:rsid w:val="00A15A15"/>
    <w:pPr>
      <w:widowControl w:val="0"/>
      <w:shd w:val="clear" w:color="auto" w:fill="FFFFFF"/>
      <w:spacing w:before="560" w:after="560" w:line="266" w:lineRule="exact"/>
      <w:ind w:hanging="44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2D49D7-4C62-40F1-B926-A4C2060B8840}"/>
</file>

<file path=customXml/itemProps4.xml><?xml version="1.0" encoding="utf-8"?>
<ds:datastoreItem xmlns:ds="http://schemas.openxmlformats.org/officeDocument/2006/customXml" ds:itemID="{4E7BB660-4257-43C5-8DBC-EEE8BD9F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88</TotalTime>
  <Pages>1</Pages>
  <Words>189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26</cp:revision>
  <cp:lastPrinted>2025-11-11T12:03:00Z</cp:lastPrinted>
  <dcterms:created xsi:type="dcterms:W3CDTF">2023-11-03T14:07:00Z</dcterms:created>
  <dcterms:modified xsi:type="dcterms:W3CDTF">2025-11-11T12:58:00Z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